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17" w:rsidRPr="009D3217" w:rsidRDefault="009D3217" w:rsidP="009D321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 xml:space="preserve">PRIJAVNI OBRAZEC – </w:t>
      </w:r>
      <w:r w:rsidRPr="009D3217">
        <w:rPr>
          <w:rFonts w:ascii="Ebrima" w:hAnsi="Ebrima" w:cstheme="minorHAnsi"/>
          <w:b/>
        </w:rPr>
        <w:t xml:space="preserve">POMOČ ZA MATERIALNE IN NEMATERIALNE INVESTICIJE </w:t>
      </w:r>
      <w:r w:rsidRPr="009D3217">
        <w:rPr>
          <w:rFonts w:ascii="Ebrima" w:hAnsi="Ebrima" w:cs="Arial"/>
          <w:b/>
        </w:rPr>
        <w:t>V LETU 2026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 xml:space="preserve">Prijavitelj  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_________________________________________________________________________________________</w:t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</w:p>
    <w:p w:rsidR="00263AD8" w:rsidRDefault="009D3217" w:rsidP="009D3217">
      <w:pPr>
        <w:spacing w:line="240" w:lineRule="auto"/>
        <w:jc w:val="both"/>
        <w:rPr>
          <w:rFonts w:ascii="Ebrima" w:hAnsi="Ebrima" w:cs="Arial"/>
          <w:b/>
        </w:rPr>
      </w:pPr>
      <w:r w:rsidRPr="009D3217">
        <w:rPr>
          <w:rFonts w:ascii="Ebrima" w:hAnsi="Ebrima" w:cs="Arial"/>
        </w:rPr>
        <w:t>se prijavljam na</w:t>
      </w:r>
      <w:r w:rsidRPr="009D3217">
        <w:rPr>
          <w:rFonts w:ascii="Ebrima" w:hAnsi="Ebrima" w:cs="Arial"/>
          <w:b/>
        </w:rPr>
        <w:t xml:space="preserve"> Javni razpis za dodelitev sredstev za pospeševanje razvoja malega gospodarstva v letu 2026 - ukrep pomoč za material</w:t>
      </w:r>
      <w:r>
        <w:rPr>
          <w:rFonts w:ascii="Ebrima" w:hAnsi="Ebrima" w:cs="Arial"/>
          <w:b/>
        </w:rPr>
        <w:t xml:space="preserve">ne investicije in nematerialne investicije </w:t>
      </w:r>
    </w:p>
    <w:p w:rsidR="009D3217" w:rsidRPr="009D3217" w:rsidRDefault="009D3217" w:rsidP="009D3217">
      <w:pPr>
        <w:spacing w:line="240" w:lineRule="auto"/>
        <w:jc w:val="both"/>
        <w:rPr>
          <w:rFonts w:ascii="Ebrima" w:hAnsi="Ebrima" w:cs="Arial"/>
          <w:b/>
        </w:rPr>
      </w:pPr>
      <w:r w:rsidRPr="00263AD8">
        <w:rPr>
          <w:rFonts w:ascii="Ebrima" w:hAnsi="Ebrima" w:cs="Arial"/>
        </w:rPr>
        <w:t>(za poslovne subjekte</w:t>
      </w:r>
      <w:r w:rsidR="00263AD8">
        <w:rPr>
          <w:rFonts w:ascii="Ebrima" w:hAnsi="Ebrima" w:cs="Arial"/>
        </w:rPr>
        <w:t xml:space="preserve"> </w:t>
      </w:r>
      <w:r w:rsidR="00216237">
        <w:rPr>
          <w:rFonts w:ascii="Ebrima" w:hAnsi="Ebrima" w:cs="Arial"/>
        </w:rPr>
        <w:t xml:space="preserve">v skladu s pogoji iz poglavja </w:t>
      </w:r>
      <w:r w:rsidR="00216237">
        <w:rPr>
          <w:rFonts w:ascii="Ebrima" w:hAnsi="Ebrima" w:cstheme="minorHAnsi"/>
        </w:rPr>
        <w:t>1.4</w:t>
      </w:r>
      <w:r w:rsidR="00263AD8" w:rsidRPr="00263AD8">
        <w:rPr>
          <w:rFonts w:ascii="Ebrima" w:hAnsi="Ebrima" w:cstheme="minorHAnsi"/>
        </w:rPr>
        <w:t xml:space="preserve"> javnega razpisa</w:t>
      </w:r>
      <w:r w:rsidR="00616D80">
        <w:rPr>
          <w:rFonts w:ascii="Ebrima" w:hAnsi="Ebrima" w:cstheme="minorHAnsi"/>
        </w:rPr>
        <w:t>, objavljenega</w:t>
      </w:r>
      <w:r w:rsidR="00616D80">
        <w:rPr>
          <w:rFonts w:ascii="Ebrima" w:hAnsi="Ebrima" w:cstheme="minorHAnsi"/>
        </w:rPr>
        <w:t xml:space="preserve"> 8. 5. 2026</w:t>
      </w:r>
      <w:r w:rsidRPr="00263AD8">
        <w:rPr>
          <w:rFonts w:ascii="Ebrima" w:hAnsi="Ebrima" w:cs="Arial"/>
        </w:rPr>
        <w:t>)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  <w:hideMark/>
          </w:tcPr>
          <w:p w:rsid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  <w:p w:rsidR="009D3217" w:rsidRPr="009D3217" w:rsidRDefault="009D3217" w:rsidP="009D3217">
            <w:pPr>
              <w:rPr>
                <w:rFonts w:ascii="Ebrima" w:hAnsi="Ebrima" w:cs="Arial"/>
              </w:rPr>
            </w:pP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9D3217" w:rsidRPr="009D3217" w:rsidRDefault="009D3217" w:rsidP="009D3217">
      <w:pPr>
        <w:rPr>
          <w:rFonts w:ascii="Ebrima" w:hAnsi="Ebrima" w:cstheme="minorHAnsi"/>
          <w:b/>
          <w:sz w:val="20"/>
          <w:szCs w:val="20"/>
          <w:u w:val="single"/>
        </w:rPr>
      </w:pPr>
      <w:r w:rsidRPr="009D3217">
        <w:rPr>
          <w:rFonts w:ascii="Ebrima" w:hAnsi="Ebrima" w:cstheme="minorHAnsi"/>
          <w:b/>
          <w:sz w:val="20"/>
          <w:szCs w:val="20"/>
          <w:u w:val="single"/>
        </w:rPr>
        <w:t>Priloge: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dokazilo o plačani upravni taksi (upravno takso v višini 4,5 € se poravna osebno v vložišču občine ob oddaji vloge ali nakaže na podračun občine, št. 01100-4430309163, obvezen sklic: model 11, 75426-7111002),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potrdilo o plačanih davkih in prispevkih do dne oddaje vloge, ki ne sme biti starejše od 30 dni ali pooblastilo za pridobitev le tega,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kopije do največ 5 računov za nakup nove opreme ali strojev</w:t>
      </w:r>
      <w:r w:rsidR="001240C3">
        <w:rPr>
          <w:rFonts w:cstheme="minorHAnsi"/>
          <w:sz w:val="20"/>
        </w:rPr>
        <w:t xml:space="preserve"> (vrednost </w:t>
      </w:r>
      <w:r w:rsidR="00C333B3">
        <w:rPr>
          <w:rFonts w:cstheme="minorHAnsi"/>
          <w:sz w:val="20"/>
        </w:rPr>
        <w:t xml:space="preserve">posamičnega osnovnega sredstva mora biti </w:t>
      </w:r>
      <w:r w:rsidR="001240C3">
        <w:rPr>
          <w:rFonts w:cstheme="minorHAnsi"/>
          <w:sz w:val="20"/>
        </w:rPr>
        <w:t>nad 500 €)</w:t>
      </w:r>
      <w:r w:rsidRPr="009D3217">
        <w:rPr>
          <w:rFonts w:cstheme="minorHAnsi"/>
          <w:sz w:val="20"/>
        </w:rPr>
        <w:t xml:space="preserve"> in potrdil o plačilu teh računov,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kopije do največ 2 računov za nakup programske opreme</w:t>
      </w:r>
      <w:r w:rsidR="001240C3">
        <w:rPr>
          <w:rFonts w:cstheme="minorHAnsi"/>
          <w:sz w:val="20"/>
        </w:rPr>
        <w:t xml:space="preserve"> (vrednost nad 500 €)</w:t>
      </w:r>
      <w:r w:rsidRPr="009D3217">
        <w:rPr>
          <w:rFonts w:cstheme="minorHAnsi"/>
          <w:sz w:val="20"/>
        </w:rPr>
        <w:t xml:space="preserve"> in potrdil o plačilu teh računov,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 xml:space="preserve">kopije do največ 2 računov za nakup oz. zaščito patenta ali licence, know how ali </w:t>
      </w:r>
      <w:proofErr w:type="spellStart"/>
      <w:r w:rsidRPr="009D3217">
        <w:rPr>
          <w:rFonts w:cstheme="minorHAnsi"/>
          <w:sz w:val="20"/>
        </w:rPr>
        <w:t>nepatentiranega</w:t>
      </w:r>
      <w:proofErr w:type="spellEnd"/>
      <w:r w:rsidRPr="009D3217">
        <w:rPr>
          <w:rFonts w:cstheme="minorHAnsi"/>
          <w:sz w:val="20"/>
        </w:rPr>
        <w:t xml:space="preserve"> tehničnega znanja,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kopijo registra osnovnih sredstev za novo nabavljeno opremo in stroje, ki so predmet prijave.</w:t>
      </w:r>
    </w:p>
    <w:p w:rsidR="009D3217" w:rsidRPr="009D3217" w:rsidRDefault="009D3217" w:rsidP="009D3217">
      <w:pPr>
        <w:rPr>
          <w:rFonts w:ascii="Ebrima" w:hAnsi="Ebrima" w:cstheme="minorHAnsi"/>
          <w:b/>
          <w:u w:val="single"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lastRenderedPageBreak/>
        <w:t>PODATKI O PRIJAVITELJU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tbl>
      <w:tblPr>
        <w:tblW w:w="50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4221"/>
        <w:gridCol w:w="4456"/>
      </w:tblGrid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1.</w:t>
            </w:r>
          </w:p>
        </w:tc>
        <w:tc>
          <w:tcPr>
            <w:tcW w:w="2249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Naziv podjetja/samostojnega podjetnika</w:t>
            </w:r>
          </w:p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  <w:tc>
          <w:tcPr>
            <w:tcW w:w="2374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2.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after="0"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Naslov oz. sedež podjetja</w:t>
            </w:r>
          </w:p>
          <w:p w:rsidR="009D3217" w:rsidRPr="00E61EC6" w:rsidRDefault="009D3217">
            <w:pPr>
              <w:spacing w:after="0"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pošta, občina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3.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 xml:space="preserve">Naziv, naslov poslovne enote, </w:t>
            </w:r>
            <w:r w:rsidRPr="00E61EC6">
              <w:rPr>
                <w:rFonts w:ascii="Ebrima" w:hAnsi="Ebrima" w:cs="Arial"/>
                <w:sz w:val="20"/>
                <w:szCs w:val="20"/>
              </w:rPr>
              <w:br/>
              <w:t>pošta, občina enote oz. kraj investicije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4.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2E6E63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Prostor najemam na naslovu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5.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bCs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Vrsta dejavnosti /</w:t>
            </w:r>
            <w:r w:rsidRPr="00E61EC6">
              <w:rPr>
                <w:rFonts w:ascii="Ebrima" w:hAnsi="Ebrima" w:cs="Arial"/>
                <w:bCs/>
                <w:sz w:val="20"/>
                <w:szCs w:val="20"/>
              </w:rPr>
              <w:t xml:space="preserve"> </w:t>
            </w:r>
          </w:p>
          <w:p w:rsidR="009D3217" w:rsidRPr="00E61EC6" w:rsidRDefault="009D3217">
            <w:pPr>
              <w:spacing w:line="240" w:lineRule="auto"/>
              <w:rPr>
                <w:rFonts w:ascii="Ebrima" w:hAnsi="Ebrima" w:cs="Arial"/>
                <w:bCs/>
                <w:sz w:val="20"/>
                <w:szCs w:val="20"/>
              </w:rPr>
            </w:pPr>
            <w:r w:rsidRPr="00E61EC6">
              <w:rPr>
                <w:rFonts w:ascii="Ebrima" w:hAnsi="Ebrima" w:cs="Arial"/>
                <w:bCs/>
                <w:sz w:val="20"/>
                <w:szCs w:val="20"/>
              </w:rPr>
              <w:t>Šifra osnovne dejavnosti in naziv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6.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 xml:space="preserve">Matična številka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7.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Davčna številka oz. ID za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8.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 xml:space="preserve">Št. transakcijskega računa 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9.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Telefon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10.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E-mail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11.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http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12.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616D80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  <w:highlight w:val="lightGray"/>
              </w:rPr>
              <w:t>Iz naslova obdobja</w:t>
            </w:r>
            <w:r w:rsidR="009D3217" w:rsidRPr="00E61EC6">
              <w:rPr>
                <w:rFonts w:ascii="Ebrima" w:hAnsi="Ebrima" w:cs="Arial"/>
                <w:sz w:val="20"/>
                <w:szCs w:val="20"/>
                <w:highlight w:val="lightGray"/>
              </w:rPr>
              <w:t xml:space="preserve"> od 6.6.2025 do 8.6.2026 uveljavljam stroške v skupni vrednosti…….. z DDV /………… brez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13.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Odgovorna oseba/direktor/zakoniti zastopnik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</w:tbl>
    <w:p w:rsidR="00E61EC6" w:rsidRDefault="00E61EC6" w:rsidP="00E61EC6">
      <w:pPr>
        <w:rPr>
          <w:rFonts w:ascii="Ebrima" w:hAnsi="Ebrima" w:cs="Arial"/>
        </w:rPr>
      </w:pPr>
    </w:p>
    <w:p w:rsidR="00E61EC6" w:rsidRDefault="00E61EC6" w:rsidP="00E61EC6">
      <w:pPr>
        <w:rPr>
          <w:rFonts w:ascii="Ebrima" w:hAnsi="Ebrima"/>
          <w:sz w:val="20"/>
          <w:szCs w:val="20"/>
        </w:rPr>
      </w:pPr>
      <w:r w:rsidRPr="00CB2F4A">
        <w:rPr>
          <w:rFonts w:ascii="Ebrima" w:hAnsi="Ebrima"/>
          <w:sz w:val="20"/>
          <w:szCs w:val="20"/>
        </w:rPr>
        <w:t>ELEKTRONSKO VROČANJE ali FIZIČNO VROČANJE:</w:t>
      </w:r>
    </w:p>
    <w:p w:rsidR="00E61EC6" w:rsidRPr="00E61EC6" w:rsidRDefault="00E61EC6" w:rsidP="00E61EC6">
      <w:pPr>
        <w:spacing w:line="240" w:lineRule="auto"/>
        <w:rPr>
          <w:rFonts w:ascii="Ebrima" w:hAnsi="Ebrima"/>
          <w:b/>
          <w:sz w:val="20"/>
          <w:szCs w:val="20"/>
        </w:rPr>
      </w:pPr>
      <w:r w:rsidRPr="00E61EC6">
        <w:rPr>
          <w:rFonts w:ascii="Ebrima" w:hAnsi="Ebrima"/>
          <w:b/>
          <w:sz w:val="20"/>
          <w:szCs w:val="20"/>
        </w:rPr>
        <w:t>(o</w:t>
      </w:r>
      <w:r>
        <w:rPr>
          <w:rFonts w:ascii="Ebrima" w:hAnsi="Ebrima"/>
          <w:b/>
          <w:sz w:val="20"/>
          <w:szCs w:val="20"/>
        </w:rPr>
        <w:t>bvezno označiti</w:t>
      </w:r>
      <w:r w:rsidRPr="00E61EC6">
        <w:rPr>
          <w:rFonts w:ascii="Ebrima" w:hAnsi="Ebrima"/>
          <w:b/>
          <w:sz w:val="20"/>
          <w:szCs w:val="20"/>
        </w:rPr>
        <w:t xml:space="preserve"> način vročitve)</w:t>
      </w:r>
    </w:p>
    <w:p w:rsidR="00E61EC6" w:rsidRPr="00CB2F4A" w:rsidRDefault="00E61EC6" w:rsidP="00E61EC6">
      <w:pPr>
        <w:spacing w:line="240" w:lineRule="auto"/>
        <w:rPr>
          <w:rFonts w:ascii="Ebrima" w:hAnsi="Ebrima"/>
          <w:sz w:val="20"/>
          <w:szCs w:val="20"/>
        </w:rPr>
      </w:pPr>
      <w:r w:rsidRPr="00CB2F4A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 w:rsidRPr="00CB2F4A">
        <w:rPr>
          <w:rFonts w:ascii="Ebrima" w:hAnsi="Ebrima"/>
          <w:sz w:val="20"/>
          <w:szCs w:val="20"/>
        </w:rPr>
        <w:t xml:space="preserve">Spodaj podpisani sporočam Občini Kamnik podatke za potrebe vodenja postopka in dovoljujem vročanje dokumentov v elektronski obliki.  </w:t>
      </w:r>
    </w:p>
    <w:p w:rsidR="00E61EC6" w:rsidRPr="00CB2F4A" w:rsidRDefault="00E61EC6" w:rsidP="00E61EC6">
      <w:pPr>
        <w:spacing w:line="240" w:lineRule="auto"/>
        <w:rPr>
          <w:rFonts w:ascii="Ebrima" w:hAnsi="Ebrima"/>
          <w:sz w:val="20"/>
          <w:szCs w:val="20"/>
        </w:rPr>
      </w:pPr>
      <w:r w:rsidRPr="00CB2F4A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 w:rsidRPr="00CB2F4A">
        <w:rPr>
          <w:rFonts w:ascii="Ebrima" w:hAnsi="Ebrima"/>
          <w:sz w:val="20"/>
          <w:szCs w:val="20"/>
        </w:rPr>
        <w:t xml:space="preserve">Spodaj podpisani želim vročitev v fizični obliki. </w:t>
      </w:r>
    </w:p>
    <w:p w:rsidR="00E61EC6" w:rsidRDefault="00E61EC6" w:rsidP="009D3217">
      <w:pPr>
        <w:spacing w:after="60" w:line="240" w:lineRule="auto"/>
        <w:rPr>
          <w:rFonts w:ascii="Ebrima" w:hAnsi="Ebrima" w:cs="Arial"/>
        </w:rPr>
      </w:pPr>
    </w:p>
    <w:p w:rsidR="009D3217" w:rsidRPr="00E61EC6" w:rsidRDefault="009D3217" w:rsidP="009D3217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Kraj in datum                                                      Žig            Podpis odg. osebe ali zakonitega </w:t>
      </w:r>
    </w:p>
    <w:p w:rsidR="009D3217" w:rsidRPr="00E61EC6" w:rsidRDefault="009D3217" w:rsidP="009D3217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zastopnika</w:t>
      </w:r>
    </w:p>
    <w:p w:rsidR="009D3217" w:rsidRPr="00E61EC6" w:rsidRDefault="009D3217" w:rsidP="009D3217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……………………………………..                                                    …………………………………………………………..</w:t>
      </w:r>
    </w:p>
    <w:p w:rsid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PREDSTAVITEV PRIJAVITELJA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1. Kratka predstavitev prijavitelja in utemeljitev upravičenosti investicije, ki je predmet prijave</w:t>
      </w:r>
    </w:p>
    <w:p w:rsidR="009D3217" w:rsidRPr="009D3217" w:rsidRDefault="009D3217" w:rsidP="009D3217">
      <w:pPr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___________________________________________________________________________________________</w:t>
      </w:r>
      <w:r>
        <w:rPr>
          <w:rFonts w:ascii="Ebrima" w:hAnsi="Ebrima" w:cs="Arial"/>
          <w:b/>
        </w:rPr>
        <w:t>___________</w:t>
      </w:r>
    </w:p>
    <w:p w:rsidR="009D3217" w:rsidRPr="009D3217" w:rsidRDefault="009D3217" w:rsidP="009D3217">
      <w:pPr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___________________________________________________________________________________________</w:t>
      </w:r>
      <w:r>
        <w:rPr>
          <w:rFonts w:ascii="Ebrima" w:hAnsi="Ebrima" w:cs="Arial"/>
          <w:b/>
        </w:rPr>
        <w:t>___________</w:t>
      </w:r>
    </w:p>
    <w:p w:rsidR="009D3217" w:rsidRPr="009D3217" w:rsidRDefault="009D3217" w:rsidP="009D3217">
      <w:pPr>
        <w:pBdr>
          <w:top w:val="single" w:sz="12" w:space="1" w:color="auto"/>
          <w:bottom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D50EC9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</w:rPr>
      </w:pPr>
    </w:p>
    <w:p w:rsidR="00D50EC9" w:rsidRPr="009D3217" w:rsidRDefault="00D50EC9" w:rsidP="00D50EC9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I</w:t>
      </w:r>
      <w:r>
        <w:rPr>
          <w:rFonts w:ascii="Ebrima" w:hAnsi="Ebrima" w:cs="Arial"/>
          <w:b/>
        </w:rPr>
        <w:t>ZJAVA</w:t>
      </w:r>
      <w:r w:rsidR="00216237">
        <w:rPr>
          <w:rFonts w:ascii="Ebrima" w:hAnsi="Ebrima" w:cs="Arial"/>
          <w:b/>
        </w:rPr>
        <w:t xml:space="preserve"> </w:t>
      </w:r>
      <w:r>
        <w:rPr>
          <w:rFonts w:ascii="Ebrima" w:hAnsi="Ebrima" w:cs="Arial"/>
          <w:b/>
        </w:rPr>
        <w:t xml:space="preserve"> </w:t>
      </w: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Prijavitelj:………………………………………………………………………………………………………...</w:t>
      </w: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Odgovorna oseba/zakoniti zastopnik:………………………………………………………………………...</w:t>
      </w: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</w:p>
    <w:p w:rsidR="00D50EC9" w:rsidRPr="009D3217" w:rsidRDefault="00D50EC9" w:rsidP="00D50EC9">
      <w:pPr>
        <w:spacing w:line="240" w:lineRule="auto"/>
        <w:jc w:val="both"/>
        <w:rPr>
          <w:rFonts w:ascii="Ebrima" w:hAnsi="Ebrima" w:cs="Arial"/>
        </w:rPr>
      </w:pPr>
      <w:r>
        <w:rPr>
          <w:rFonts w:ascii="Ebrima" w:hAnsi="Ebrima" w:cs="Arial"/>
        </w:rPr>
        <w:t xml:space="preserve">Izjavljam, da </w:t>
      </w:r>
      <w:r w:rsidR="00B84C26">
        <w:rPr>
          <w:rFonts w:ascii="Ebrima" w:hAnsi="Ebrima" w:cs="Arial"/>
        </w:rPr>
        <w:t xml:space="preserve">za namen </w:t>
      </w:r>
      <w:r>
        <w:rPr>
          <w:rFonts w:ascii="Ebrima" w:hAnsi="Ebrima" w:cs="Arial"/>
        </w:rPr>
        <w:t>opravlja</w:t>
      </w:r>
      <w:r w:rsidR="00B84C26">
        <w:rPr>
          <w:rFonts w:ascii="Ebrima" w:hAnsi="Ebrima" w:cs="Arial"/>
        </w:rPr>
        <w:t>nja</w:t>
      </w:r>
      <w:r>
        <w:rPr>
          <w:rFonts w:ascii="Ebrima" w:hAnsi="Ebrima" w:cs="Arial"/>
        </w:rPr>
        <w:t xml:space="preserve"> dejavnost</w:t>
      </w:r>
      <w:r w:rsidR="00B84C26">
        <w:rPr>
          <w:rFonts w:ascii="Ebrima" w:hAnsi="Ebrima" w:cs="Arial"/>
        </w:rPr>
        <w:t>i</w:t>
      </w:r>
      <w:r>
        <w:rPr>
          <w:rFonts w:ascii="Ebrima" w:hAnsi="Ebrima" w:cs="Arial"/>
        </w:rPr>
        <w:t>,</w:t>
      </w:r>
      <w:r w:rsidR="00216237">
        <w:rPr>
          <w:rFonts w:ascii="Ebrima" w:hAnsi="Ebrima" w:cs="Arial"/>
        </w:rPr>
        <w:t xml:space="preserve"> </w:t>
      </w:r>
      <w:r>
        <w:rPr>
          <w:rFonts w:ascii="Ebrima" w:hAnsi="Ebrima" w:cs="Arial"/>
        </w:rPr>
        <w:t xml:space="preserve"> naveden</w:t>
      </w:r>
      <w:r w:rsidR="00216237">
        <w:rPr>
          <w:rFonts w:ascii="Ebrima" w:hAnsi="Ebrima" w:cs="Arial"/>
        </w:rPr>
        <w:t>e</w:t>
      </w:r>
      <w:r>
        <w:rPr>
          <w:rFonts w:ascii="Ebrima" w:hAnsi="Ebrima" w:cs="Arial"/>
        </w:rPr>
        <w:t xml:space="preserve"> v točkovniku poglavja 1.3 javnega razpisa</w:t>
      </w:r>
      <w:r w:rsidR="00B84C26">
        <w:rPr>
          <w:rFonts w:ascii="Ebrima" w:hAnsi="Ebrima" w:cs="Arial"/>
        </w:rPr>
        <w:t xml:space="preserve"> - najemam poslovne prostore v starem mestnem jedru Kamnika</w:t>
      </w:r>
      <w:r w:rsidR="00216237">
        <w:rPr>
          <w:rFonts w:ascii="Ebrima" w:hAnsi="Ebrima" w:cs="Arial"/>
        </w:rPr>
        <w:t xml:space="preserve"> v skladu </w:t>
      </w:r>
      <w:r w:rsidR="00482953">
        <w:rPr>
          <w:rFonts w:ascii="Ebrima" w:hAnsi="Ebrima" w:cs="Arial"/>
        </w:rPr>
        <w:t xml:space="preserve">z </w:t>
      </w:r>
      <w:r w:rsidR="00482953" w:rsidRPr="00F4219D">
        <w:rPr>
          <w:rFonts w:ascii="Ebrima" w:hAnsi="Ebrima" w:cstheme="minorHAnsi"/>
        </w:rPr>
        <w:t>Odlokom o razglasitvi starega mestnega jedra Kamnik za kulturni in zgodovinski spomenik</w:t>
      </w:r>
      <w:r w:rsidR="00482953">
        <w:rPr>
          <w:rFonts w:ascii="Ebrima" w:hAnsi="Ebrima" w:cstheme="minorHAnsi"/>
        </w:rPr>
        <w:t>.</w:t>
      </w: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Pr="009D3217" w:rsidRDefault="00D50EC9" w:rsidP="00D50EC9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D50EC9" w:rsidRPr="009D3217" w:rsidTr="00DD7C66">
        <w:tc>
          <w:tcPr>
            <w:tcW w:w="3070" w:type="dxa"/>
            <w:hideMark/>
          </w:tcPr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  <w:hideMark/>
          </w:tcPr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Pr="009D3217" w:rsidRDefault="00D50EC9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890"/>
          <w:tab w:val="right" w:pos="9072"/>
        </w:tabs>
        <w:spacing w:line="240" w:lineRule="auto"/>
        <w:ind w:firstLine="708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lastRenderedPageBreak/>
        <w:tab/>
        <w:t>STROŠKOVNIK</w:t>
      </w:r>
      <w:r w:rsidRPr="009D3217">
        <w:rPr>
          <w:rFonts w:ascii="Ebrima" w:hAnsi="Ebrima" w:cs="Arial"/>
          <w:b/>
        </w:rPr>
        <w:tab/>
      </w:r>
    </w:p>
    <w:tbl>
      <w:tblPr>
        <w:tblW w:w="6516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3404"/>
        <w:gridCol w:w="2324"/>
      </w:tblGrid>
      <w:tr w:rsidR="009D3217" w:rsidRPr="009D3217" w:rsidTr="009D3217">
        <w:trPr>
          <w:trHeight w:val="244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0EC9"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  <w:t>zap</w:t>
            </w:r>
            <w:proofErr w:type="spellEnd"/>
            <w:r w:rsidRPr="00D50EC9"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  <w:t>. št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line="240" w:lineRule="auto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  <w:r w:rsidRPr="00D50EC9"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  <w:t xml:space="preserve">Račun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D3217" w:rsidRPr="00D50EC9" w:rsidRDefault="009D3217">
            <w:pPr>
              <w:spacing w:line="240" w:lineRule="auto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D3217" w:rsidRPr="009D3217" w:rsidTr="009D3217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after="0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after="0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 w:rsidP="00796AB3">
            <w:pPr>
              <w:spacing w:line="240" w:lineRule="auto"/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</w:pPr>
            <w:r w:rsidRPr="00D50EC9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>Račun</w:t>
            </w:r>
            <w:r w:rsidR="00796AB3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 xml:space="preserve"> za stroške, nastale in </w:t>
            </w:r>
            <w:bookmarkStart w:id="0" w:name="_GoBack"/>
            <w:bookmarkEnd w:id="0"/>
            <w:r w:rsidRPr="00D50EC9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 xml:space="preserve"> plačan</w:t>
            </w:r>
            <w:r w:rsidR="00796AB3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>e</w:t>
            </w:r>
            <w:r w:rsidRPr="00D50EC9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 xml:space="preserve"> od 6.6.2025 do</w:t>
            </w:r>
            <w:r w:rsidR="00796AB3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 xml:space="preserve"> 8. 6. 2026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…………………………………..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…………………………….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  <w:t>SKUPAJ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D50EC9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</w:rPr>
              <w:t>……………………</w:t>
            </w:r>
            <w:r w:rsidR="009D3217" w:rsidRPr="00D50EC9">
              <w:rPr>
                <w:rFonts w:ascii="Ebrima" w:hAnsi="Ebrima" w:cs="Arial"/>
                <w:color w:val="000000"/>
                <w:sz w:val="20"/>
                <w:szCs w:val="20"/>
              </w:rPr>
              <w:t xml:space="preserve">  brez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D3217" w:rsidRPr="00796AB3" w:rsidRDefault="009D3217" w:rsidP="009D3217">
      <w:pPr>
        <w:spacing w:after="0" w:line="240" w:lineRule="auto"/>
        <w:rPr>
          <w:rFonts w:ascii="Ebrima" w:hAnsi="Ebrima" w:cs="Arial"/>
          <w:b/>
          <w:sz w:val="20"/>
          <w:szCs w:val="20"/>
        </w:rPr>
      </w:pPr>
      <w:r w:rsidRPr="00796AB3">
        <w:rPr>
          <w:rFonts w:ascii="Ebrima" w:hAnsi="Ebrima" w:cs="Arial"/>
          <w:b/>
          <w:sz w:val="20"/>
          <w:szCs w:val="20"/>
        </w:rPr>
        <w:t>*priložiti dokazila – oštevilčene kopije računov in potrdil o plačilu k navedenim računom v stroškovniku</w:t>
      </w:r>
    </w:p>
    <w:p w:rsidR="009D3217" w:rsidRPr="00796AB3" w:rsidRDefault="009D3217" w:rsidP="009D3217">
      <w:pPr>
        <w:spacing w:line="240" w:lineRule="auto"/>
        <w:rPr>
          <w:rFonts w:ascii="Ebrima" w:hAnsi="Ebrima" w:cs="Arial"/>
          <w:b/>
          <w:i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  <w:p w:rsidR="009D3217" w:rsidRDefault="009D3217">
            <w:pPr>
              <w:rPr>
                <w:rFonts w:ascii="Ebrima" w:hAnsi="Ebrima" w:cs="Arial"/>
              </w:rPr>
            </w:pPr>
          </w:p>
          <w:p w:rsidR="001240C3" w:rsidRPr="009D3217" w:rsidRDefault="001240C3">
            <w:pPr>
              <w:rPr>
                <w:rFonts w:ascii="Ebrima" w:hAnsi="Ebrima" w:cs="Arial"/>
              </w:rPr>
            </w:pP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1240C3" w:rsidRDefault="001240C3" w:rsidP="009D3217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</w:rPr>
      </w:pPr>
    </w:p>
    <w:p w:rsidR="009D3217" w:rsidRPr="009D3217" w:rsidRDefault="009D3217" w:rsidP="009D3217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IZJAVA O STRINJANJU Z RAZPISNIMI POGOJI IN O RESNIČNOSTI PODATKOV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Prijavitelj:………………………………………………………………………………………………………...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Odgovorna oseba/zakoniti zastopnik:………………………………………………………………………...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0A2EA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Izjavljamo, da:</w:t>
      </w:r>
    </w:p>
    <w:p w:rsidR="009D3217" w:rsidRPr="009D3217" w:rsidRDefault="000A2EA7" w:rsidP="009D3217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smo se seznanili z vsebino javnega razpisa in da </w:t>
      </w:r>
      <w:r w:rsidR="009D3217" w:rsidRPr="009D3217">
        <w:rPr>
          <w:rFonts w:cs="Arial"/>
          <w:sz w:val="22"/>
          <w:szCs w:val="22"/>
        </w:rPr>
        <w:t>soglašamo in sprejemamo vse pogoje in določila, ki so navedena in zahtevana v javnem razpisu in razpisni dokumentaciji,</w:t>
      </w:r>
    </w:p>
    <w:p w:rsidR="009D3217" w:rsidRPr="009D3217" w:rsidRDefault="009D3217" w:rsidP="009D3217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9D3217">
        <w:rPr>
          <w:rFonts w:cs="Arial"/>
          <w:bCs/>
          <w:sz w:val="22"/>
          <w:szCs w:val="22"/>
        </w:rPr>
        <w:t xml:space="preserve">izpolnjujemo vse pogoje za sodelovanje, ki jih morajo imeti upravičenci za dodelitev sredstev tega javnega razpisa, 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vse kopije dokumentov, ki so priložene vlogi, ustrezajo originalom,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so vse navedbe, ki so podane v tej vlogi resnične in ustrezajo dejanskemu stanju,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za isti namen še nismo bili sofinancirani iz drugih virov,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nimamo zapadlih, neplačanih obveznosti iz naslova davkov, prispevkov in drugih obveznih dajatev,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 xml:space="preserve">se strinjamo z vsemi postopki, definiranimi v tem razpisu, načinom in vrstah zbiranja ter obdelavi informacij in podatkov, 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za namen tega javnega razpisa dovoljujemo Občini Kamnik, da pridobi potrebne podatke iz uradnih evidenc,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se zavedamo, da je vsako navajanje neresničnih podatkov v predloženi vlogi po pravu Republike Slovenije kaznivo dejanje,</w:t>
      </w: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  <w:r w:rsidRPr="009D3217">
        <w:rPr>
          <w:rFonts w:ascii="Ebrima" w:hAnsi="Ebrima" w:cs="Arial"/>
        </w:rPr>
        <w:t xml:space="preserve">Za navedene izjave kazensko in materialno odgovarjamo. </w:t>
      </w: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rPr>
          <w:rFonts w:ascii="Ebrima" w:hAnsi="Ebrima" w:cs="Arial"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lastRenderedPageBreak/>
        <w:t>IZJAVA O ŽE PREJETIH »DE MINIMIS« POMOČEH IN O DRUGIH ŽE PREJETIH ALI ZAPROŠENIH POMOČEH</w:t>
      </w:r>
    </w:p>
    <w:p w:rsidR="009D3217" w:rsidRPr="009D3217" w:rsidRDefault="009D3217" w:rsidP="001240C3">
      <w:pPr>
        <w:spacing w:after="0"/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>Naziv in naslov vlagatelja:_____________________________________________________</w:t>
      </w:r>
    </w:p>
    <w:p w:rsidR="009D3217" w:rsidRPr="009D3217" w:rsidRDefault="009D3217" w:rsidP="001240C3">
      <w:pPr>
        <w:spacing w:after="0"/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>Ime in priimek odgovorne osebe:________________________________________________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</w:p>
    <w:p w:rsidR="009D3217" w:rsidRPr="009D3217" w:rsidRDefault="009D3217" w:rsidP="009D3217">
      <w:pPr>
        <w:rPr>
          <w:rFonts w:ascii="Ebrima" w:hAnsi="Ebrima" w:cstheme="minorHAnsi"/>
          <w:b/>
        </w:rPr>
      </w:pPr>
      <w:r w:rsidRPr="009D3217">
        <w:rPr>
          <w:rFonts w:ascii="Ebrima" w:hAnsi="Ebrima" w:cstheme="minorHAnsi"/>
          <w:b/>
        </w:rPr>
        <w:t>Izjavljamo</w:t>
      </w:r>
    </w:p>
    <w:p w:rsidR="009D3217" w:rsidRPr="009D3217" w:rsidRDefault="009D3217" w:rsidP="009D3217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 xml:space="preserve">da v obdobju zadnjih treh proračunskih let nisem/nismo prejeli več kot 300.000 € državnih pomoči po pravilu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 xml:space="preserve">« skupaj s sredstvi, za katere naprošamo v tem razpisu, ne glede na obliko in namen pomoči </w:t>
      </w:r>
    </w:p>
    <w:p w:rsidR="009D3217" w:rsidRPr="009D3217" w:rsidRDefault="009D3217" w:rsidP="009D3217">
      <w:pPr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 xml:space="preserve">      V primeru, da je bila v zadnjih treh letih prejeta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>« pomoč, je potrebno navesti: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952"/>
        <w:gridCol w:w="2126"/>
        <w:gridCol w:w="1559"/>
        <w:gridCol w:w="1733"/>
      </w:tblGrid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Namen pomoči  (za katere vrste upravičenih stroškov)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 xml:space="preserve">Oblika pomoči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 xml:space="preserve">Znesek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 xml:space="preserve">Datum prejetja </w:t>
            </w: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Ministrstvo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Sklad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Občina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Mednarodni viri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</w:tbl>
    <w:p w:rsidR="009D3217" w:rsidRPr="001240C3" w:rsidRDefault="009D3217" w:rsidP="001240C3">
      <w:pPr>
        <w:pStyle w:val="Odstavekseznama"/>
        <w:numPr>
          <w:ilvl w:val="0"/>
          <w:numId w:val="18"/>
        </w:numPr>
        <w:rPr>
          <w:rFonts w:cstheme="minorHAnsi"/>
        </w:rPr>
      </w:pPr>
      <w:r w:rsidRPr="001240C3">
        <w:rPr>
          <w:rFonts w:cstheme="minorHAnsi"/>
        </w:rPr>
        <w:t xml:space="preserve">da za iste upravičene stroški smo/nismo prejeli ali zaprosili za druge pomoči. V primeru, da je bila prejeta ali zaprošena druga pomoč za iste upravičene stroške, je potrebno navesti pri katerih dajalcih in v kakšni višini, ter kdaj je bila prejeta oz. zaprošena: </w:t>
      </w:r>
    </w:p>
    <w:p w:rsidR="009D3217" w:rsidRPr="009D3217" w:rsidRDefault="009D3217" w:rsidP="009D3217">
      <w:pPr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3217" w:rsidRPr="009D3217" w:rsidRDefault="009D3217" w:rsidP="009D3217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 xml:space="preserve">da z dodeljenim zneskom pomoči enotnemu podjetju ne bo presežena zgornja meja pomoči ter intenzivnosti pomoči po drugih predpisih (finančna sredstva se dodeljujejo po pravilu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 xml:space="preserve">«, kar pomeni, da skupna pomoč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>« ne sme presegati 300.000 € v katerem koli obdobju treh proračunskih let.)</w:t>
      </w:r>
    </w:p>
    <w:p w:rsidR="009D3217" w:rsidRPr="009D3217" w:rsidRDefault="001240C3" w:rsidP="009D3217">
      <w:pPr>
        <w:rPr>
          <w:rFonts w:ascii="Ebrima" w:hAnsi="Ebrima" w:cstheme="minorHAnsi"/>
          <w:i/>
        </w:rPr>
      </w:pPr>
      <w:r>
        <w:rPr>
          <w:rFonts w:ascii="Ebrima" w:hAnsi="Ebrima" w:cstheme="minorHAnsi"/>
        </w:rPr>
        <w:t xml:space="preserve">      </w:t>
      </w:r>
      <w:r w:rsidR="009D3217" w:rsidRPr="009D3217">
        <w:rPr>
          <w:rFonts w:ascii="Ebrima" w:hAnsi="Ebrima" w:cstheme="minorHAnsi"/>
          <w:i/>
        </w:rPr>
        <w:t xml:space="preserve">___________________________                              </w:t>
      </w:r>
      <w:r>
        <w:rPr>
          <w:rFonts w:ascii="Ebrima" w:hAnsi="Ebrima" w:cstheme="minorHAnsi"/>
          <w:i/>
        </w:rPr>
        <w:t xml:space="preserve">                </w:t>
      </w:r>
      <w:r w:rsidR="009D3217" w:rsidRPr="009D3217">
        <w:rPr>
          <w:rFonts w:ascii="Ebrima" w:hAnsi="Ebrima" w:cstheme="minorHAnsi"/>
          <w:i/>
        </w:rPr>
        <w:t xml:space="preserve">   ______________________________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         (kraj in datum)                                                           (žig in podpis odgovorne osebe)</w:t>
      </w:r>
    </w:p>
    <w:p w:rsidR="009D3217" w:rsidRPr="009D3217" w:rsidRDefault="009D3217" w:rsidP="009D3217">
      <w:pPr>
        <w:rPr>
          <w:rFonts w:ascii="Ebrima" w:hAnsi="Ebrima" w:cs="Arial"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lastRenderedPageBreak/>
        <w:t>IZJAVA VLAGATELJA O ENOTNEM PODJETJU</w:t>
      </w:r>
    </w:p>
    <w:p w:rsidR="009D3217" w:rsidRPr="009D3217" w:rsidRDefault="009D3217" w:rsidP="009D3217">
      <w:pPr>
        <w:rPr>
          <w:rFonts w:ascii="Ebrima" w:hAnsi="Ebrima" w:cs="Arial"/>
          <w:i/>
        </w:rPr>
      </w:pP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>Naziv in naslov podjetja:______________________________________________________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Ime in priimek odgovorne osebe:_______________________________________________ </w:t>
      </w:r>
    </w:p>
    <w:p w:rsidR="009D3217" w:rsidRPr="009D3217" w:rsidRDefault="009D3217" w:rsidP="009D3217">
      <w:pPr>
        <w:rPr>
          <w:rFonts w:ascii="Ebrima" w:hAnsi="Ebrima" w:cstheme="minorHAnsi"/>
          <w:b/>
          <w:i/>
        </w:rPr>
      </w:pPr>
    </w:p>
    <w:p w:rsidR="009D3217" w:rsidRPr="009D3217" w:rsidRDefault="009D3217" w:rsidP="009D3217">
      <w:pPr>
        <w:jc w:val="center"/>
        <w:rPr>
          <w:rFonts w:ascii="Ebrima" w:hAnsi="Ebrima" w:cstheme="minorHAnsi"/>
          <w:b/>
          <w:i/>
        </w:rPr>
      </w:pPr>
      <w:r w:rsidRPr="009D3217">
        <w:rPr>
          <w:rFonts w:ascii="Ebrima" w:hAnsi="Ebrima" w:cstheme="minorHAnsi"/>
          <w:b/>
          <w:i/>
        </w:rPr>
        <w:t>IZJAVLJA: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da </w:t>
      </w:r>
      <w:r w:rsidRPr="009D3217">
        <w:rPr>
          <w:rFonts w:ascii="Ebrima" w:hAnsi="Ebrima" w:cstheme="minorHAnsi"/>
          <w:b/>
          <w:i/>
        </w:rPr>
        <w:t>JE / NI enotno podjetje</w:t>
      </w:r>
      <w:r w:rsidRPr="009D3217">
        <w:rPr>
          <w:rFonts w:ascii="Ebrima" w:hAnsi="Ebrima" w:cstheme="minorHAnsi"/>
          <w:i/>
        </w:rPr>
        <w:t xml:space="preserve"> v skladu z drugim odstavkom 2. člena uredbe 1407/2013/EU* (ustrezno obkrožite)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Kot enotno podjetje* smo v razmerju z naslednjimi podjetji (obvezno izpolniti, če ste obkrožili JE):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733"/>
      </w:tblGrid>
      <w:tr w:rsidR="009D3217" w:rsidRPr="009D3217" w:rsidTr="009D321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>
            <w:pPr>
              <w:rPr>
                <w:rFonts w:ascii="Ebrima" w:hAnsi="Ebrima" w:cstheme="minorHAnsi"/>
                <w:i/>
              </w:rPr>
            </w:pPr>
            <w:r w:rsidRPr="009D3217">
              <w:rPr>
                <w:rFonts w:ascii="Ebrima" w:hAnsi="Ebrima" w:cstheme="minorHAnsi"/>
                <w:i/>
              </w:rPr>
              <w:t>Naziv podjetja ali samostojnega podjetnika ali ime in priimek fizične osebe,</w:t>
            </w:r>
          </w:p>
          <w:p w:rsidR="009D3217" w:rsidRPr="009D3217" w:rsidRDefault="009D3217">
            <w:pPr>
              <w:rPr>
                <w:rFonts w:ascii="Ebrima" w:hAnsi="Ebrima" w:cstheme="minorHAnsi"/>
                <w:i/>
              </w:rPr>
            </w:pPr>
            <w:r w:rsidRPr="009D3217">
              <w:rPr>
                <w:rFonts w:ascii="Ebrima" w:hAnsi="Ebrima" w:cstheme="minorHAnsi"/>
                <w:i/>
              </w:rPr>
              <w:t>Naslov podjetja ali samostojnega podjetnika ali fizične osebe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>
            <w:pPr>
              <w:rPr>
                <w:rFonts w:ascii="Ebrima" w:hAnsi="Ebrima" w:cstheme="minorHAnsi"/>
                <w:i/>
              </w:rPr>
            </w:pPr>
            <w:r w:rsidRPr="009D3217">
              <w:rPr>
                <w:rFonts w:ascii="Ebrima" w:hAnsi="Ebrima" w:cstheme="minorHAnsi"/>
                <w:i/>
              </w:rPr>
              <w:t xml:space="preserve">Davčna številka </w:t>
            </w:r>
          </w:p>
        </w:tc>
      </w:tr>
      <w:tr w:rsidR="009D3217" w:rsidRPr="009D3217" w:rsidTr="009D321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</w:tc>
      </w:tr>
    </w:tbl>
    <w:p w:rsidR="009D3217" w:rsidRPr="009D3217" w:rsidRDefault="009D3217" w:rsidP="009D3217">
      <w:pPr>
        <w:rPr>
          <w:rFonts w:ascii="Ebrima" w:hAnsi="Ebrima" w:cstheme="minorHAnsi"/>
          <w:b/>
          <w:i/>
        </w:rPr>
      </w:pPr>
    </w:p>
    <w:p w:rsidR="009D3217" w:rsidRPr="009D3217" w:rsidRDefault="001240C3" w:rsidP="009D3217">
      <w:pPr>
        <w:rPr>
          <w:rFonts w:ascii="Ebrima" w:hAnsi="Ebrima" w:cstheme="minorHAnsi"/>
          <w:i/>
        </w:rPr>
      </w:pPr>
      <w:r>
        <w:rPr>
          <w:rFonts w:ascii="Ebrima" w:hAnsi="Ebrima" w:cstheme="minorHAnsi"/>
          <w:i/>
        </w:rPr>
        <w:t xml:space="preserve"> _________________________________                                   __________________________________________</w:t>
      </w:r>
    </w:p>
    <w:p w:rsidR="001240C3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         (kraj in datum)                                                           (žig in podpis odgovorne osebe)</w:t>
      </w:r>
    </w:p>
    <w:p w:rsidR="009D3217" w:rsidRPr="006A2A04" w:rsidRDefault="009D3217" w:rsidP="009D3217">
      <w:pPr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*Enotno podjetje v skladu z drugim odstavkom 2. člena uredbe 1407/2013/EU pomeni vsa podjetja, ki so med seboj najmanj v enem od naslednjih razmerij:</w:t>
      </w:r>
    </w:p>
    <w:p w:rsidR="009D3217" w:rsidRPr="006A2A04" w:rsidRDefault="009D3217" w:rsidP="006A2A04">
      <w:pPr>
        <w:numPr>
          <w:ilvl w:val="0"/>
          <w:numId w:val="19"/>
        </w:numPr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podjetje ima večino glasovalnih pravic delničarjev ali družbenikov drugega podjetja,</w:t>
      </w:r>
    </w:p>
    <w:p w:rsidR="009D3217" w:rsidRPr="006A2A04" w:rsidRDefault="009D3217" w:rsidP="006A2A04">
      <w:pPr>
        <w:numPr>
          <w:ilvl w:val="0"/>
          <w:numId w:val="19"/>
        </w:numPr>
        <w:spacing w:line="240" w:lineRule="auto"/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lastRenderedPageBreak/>
        <w:t>podjetje ima pravico imenovati ali odpoklicati večino članov upravnega, poslovodnega ali nadzornega organa drugega podjetja,</w:t>
      </w:r>
    </w:p>
    <w:p w:rsidR="009D3217" w:rsidRPr="006A2A04" w:rsidRDefault="009D3217" w:rsidP="006A2A04">
      <w:pPr>
        <w:numPr>
          <w:ilvl w:val="0"/>
          <w:numId w:val="19"/>
        </w:numPr>
        <w:spacing w:line="240" w:lineRule="auto"/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podjetje ima pravico izvrševati prevladujoč vpliv na drugo podjetje na podlagi pogodbe, sklenjene z navedenim podjetjem, ali določbe v njegovi družbeni pogodbi ali statutu,</w:t>
      </w:r>
    </w:p>
    <w:p w:rsidR="009D3217" w:rsidRPr="006A2A04" w:rsidRDefault="009D3217" w:rsidP="006A2A04">
      <w:pPr>
        <w:numPr>
          <w:ilvl w:val="0"/>
          <w:numId w:val="19"/>
        </w:numPr>
        <w:spacing w:line="240" w:lineRule="auto"/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podjetje, ki je delničar ali družbenik drugega podjetja, na podlagi dogovora z drugimi delničarji ali družbeniki navedenega podjetja samo nadzoruje večino glasovalnih pravic delničarjev ali družbenikov navedenega podjetja</w:t>
      </w:r>
    </w:p>
    <w:p w:rsidR="009D3217" w:rsidRPr="006A2A04" w:rsidRDefault="009D3217" w:rsidP="006A2A04">
      <w:pPr>
        <w:jc w:val="both"/>
        <w:rPr>
          <w:rFonts w:ascii="Ebrima" w:hAnsi="Ebrima" w:cstheme="minorHAnsi"/>
          <w:i/>
          <w:sz w:val="20"/>
          <w:szCs w:val="20"/>
        </w:rPr>
      </w:pPr>
    </w:p>
    <w:p w:rsidR="009D3217" w:rsidRPr="006A2A04" w:rsidRDefault="009D3217" w:rsidP="006A2A04">
      <w:pPr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Podjetja, ki so v katerem koli razmerju iz točk (a) do (d) preko enega ali več drugih podjetij, prav tako veljajo za enotno podjetje.</w:t>
      </w:r>
    </w:p>
    <w:p w:rsidR="009D3217" w:rsidRPr="009D3217" w:rsidRDefault="009D3217" w:rsidP="009D3217">
      <w:pPr>
        <w:rPr>
          <w:rFonts w:ascii="Ebrima" w:hAnsi="Ebrima" w:cs="Arial"/>
        </w:rPr>
      </w:pPr>
    </w:p>
    <w:p w:rsidR="009D3217" w:rsidRPr="009D3217" w:rsidRDefault="009D3217" w:rsidP="009D3217">
      <w:pPr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3B180E" w:rsidRPr="009D3217" w:rsidRDefault="003B180E" w:rsidP="00AC3918">
      <w:pPr>
        <w:rPr>
          <w:rFonts w:ascii="Ebrima" w:hAnsi="Ebrima"/>
        </w:rPr>
      </w:pPr>
    </w:p>
    <w:sectPr w:rsidR="003B180E" w:rsidRPr="009D3217" w:rsidSect="00357B6E">
      <w:footerReference w:type="even" r:id="rId8"/>
      <w:footerReference w:type="default" r:id="rId9"/>
      <w:headerReference w:type="first" r:id="rId10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26" w:rsidRDefault="009F6A26" w:rsidP="003C6050">
      <w:pPr>
        <w:spacing w:after="0" w:line="240" w:lineRule="auto"/>
      </w:pPr>
      <w:r>
        <w:separator/>
      </w:r>
    </w:p>
  </w:endnote>
  <w:end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</w:rPr>
      <w:id w:val="-856967475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:rsidR="008850A9" w:rsidRDefault="008850A9" w:rsidP="009B42E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2</w:t>
        </w:r>
        <w:r>
          <w:rPr>
            <w:rStyle w:val="tevilkastrani"/>
          </w:rPr>
          <w:fldChar w:fldCharType="end"/>
        </w:r>
      </w:p>
    </w:sdtContent>
  </w:sdt>
  <w:p w:rsidR="008850A9" w:rsidRDefault="008850A9" w:rsidP="008850A9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  <w:color w:val="808080" w:themeColor="background1" w:themeShade="80"/>
      </w:rPr>
      <w:id w:val="1872029782"/>
      <w:docPartObj>
        <w:docPartGallery w:val="Page Numbers (Bottom of Page)"/>
        <w:docPartUnique/>
      </w:docPartObj>
    </w:sdtPr>
    <w:sdtEndPr>
      <w:rPr>
        <w:rStyle w:val="tevilkastrani"/>
        <w:rFonts w:ascii="Ebrima" w:hAnsi="Ebrima"/>
      </w:rPr>
    </w:sdtEndPr>
    <w:sdtContent>
      <w:p w:rsidR="008850A9" w:rsidRPr="008F2384" w:rsidRDefault="008850A9" w:rsidP="009B42E7">
        <w:pPr>
          <w:pStyle w:val="Noga"/>
          <w:framePr w:wrap="none" w:vAnchor="text" w:hAnchor="margin" w:xAlign="right" w:y="1"/>
          <w:rPr>
            <w:rStyle w:val="tevilkastrani"/>
            <w:color w:val="808080" w:themeColor="background1" w:themeShade="80"/>
          </w:rPr>
        </w:pP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begin"/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instrText xml:space="preserve"> PAGE </w:instrTex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separate"/>
        </w:r>
        <w:r w:rsidR="00616D80">
          <w:rPr>
            <w:rStyle w:val="tevilkastrani"/>
            <w:rFonts w:ascii="Ebrima" w:hAnsi="Ebrima"/>
            <w:noProof/>
            <w:color w:val="808080" w:themeColor="background1" w:themeShade="80"/>
          </w:rPr>
          <w:t>9</w: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end"/>
        </w:r>
      </w:p>
    </w:sdtContent>
  </w:sdt>
  <w:p w:rsidR="008850A9" w:rsidRDefault="0076081A" w:rsidP="008850A9">
    <w:pPr>
      <w:pStyle w:val="Noga"/>
      <w:ind w:right="360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7BDF42BA" wp14:editId="4D635923">
          <wp:simplePos x="0" y="0"/>
          <wp:positionH relativeFrom="column">
            <wp:posOffset>-899795</wp:posOffset>
          </wp:positionH>
          <wp:positionV relativeFrom="page">
            <wp:posOffset>9879330</wp:posOffset>
          </wp:positionV>
          <wp:extent cx="7559675" cy="749300"/>
          <wp:effectExtent l="0" t="0" r="0" b="0"/>
          <wp:wrapNone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26" w:rsidRDefault="009F6A26" w:rsidP="003C6050">
      <w:pPr>
        <w:spacing w:after="0" w:line="240" w:lineRule="auto"/>
      </w:pPr>
      <w:r>
        <w:separator/>
      </w:r>
    </w:p>
  </w:footnote>
  <w:foot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047EE8" w:rsidRDefault="00047EE8" w:rsidP="00047EE8">
    <w:pPr>
      <w:pStyle w:val="Glava"/>
    </w:pPr>
    <w:r>
      <w:rPr>
        <w:noProof/>
        <w:lang w:eastAsia="sl-SI"/>
      </w:rPr>
      <w:drawing>
        <wp:anchor distT="1260475" distB="360045" distL="114300" distR="114300" simplePos="0" relativeHeight="251658240" behindDoc="1" locked="1" layoutInCell="1" allowOverlap="1" wp14:anchorId="0F7EB547" wp14:editId="0C25748C">
          <wp:simplePos x="0" y="0"/>
          <wp:positionH relativeFrom="margin">
            <wp:posOffset>-900430</wp:posOffset>
          </wp:positionH>
          <wp:positionV relativeFrom="page">
            <wp:posOffset>-1270</wp:posOffset>
          </wp:positionV>
          <wp:extent cx="7559675" cy="204533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045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374"/>
    <w:multiLevelType w:val="hybridMultilevel"/>
    <w:tmpl w:val="893A0A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CDD"/>
    <w:multiLevelType w:val="hybridMultilevel"/>
    <w:tmpl w:val="994EE150"/>
    <w:lvl w:ilvl="0" w:tplc="7360B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535"/>
    <w:multiLevelType w:val="hybridMultilevel"/>
    <w:tmpl w:val="CB9CD254"/>
    <w:lvl w:ilvl="0" w:tplc="000E7A6A"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5253F"/>
    <w:multiLevelType w:val="hybridMultilevel"/>
    <w:tmpl w:val="51021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769D4"/>
    <w:multiLevelType w:val="hybridMultilevel"/>
    <w:tmpl w:val="63B6CE1C"/>
    <w:lvl w:ilvl="0" w:tplc="FF4836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116C1"/>
    <w:multiLevelType w:val="hybridMultilevel"/>
    <w:tmpl w:val="6E146C80"/>
    <w:lvl w:ilvl="0" w:tplc="0424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BE37A3B"/>
    <w:multiLevelType w:val="hybridMultilevel"/>
    <w:tmpl w:val="64045F16"/>
    <w:lvl w:ilvl="0" w:tplc="622A50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B4629"/>
    <w:multiLevelType w:val="hybridMultilevel"/>
    <w:tmpl w:val="3432EC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AB3D9C"/>
    <w:multiLevelType w:val="hybridMultilevel"/>
    <w:tmpl w:val="B406CF12"/>
    <w:lvl w:ilvl="0" w:tplc="FEFE198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A56C4"/>
    <w:multiLevelType w:val="hybridMultilevel"/>
    <w:tmpl w:val="ABC41396"/>
    <w:lvl w:ilvl="0" w:tplc="CF4C3992">
      <w:numFmt w:val="bullet"/>
      <w:pStyle w:val="Odstavekseznama"/>
      <w:lvlText w:val="-"/>
      <w:lvlJc w:val="left"/>
      <w:pPr>
        <w:ind w:left="1060" w:hanging="340"/>
      </w:pPr>
      <w:rPr>
        <w:rFonts w:ascii="Aptos" w:eastAsiaTheme="minorEastAsia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A84704"/>
    <w:multiLevelType w:val="hybridMultilevel"/>
    <w:tmpl w:val="A1B2A5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E314A"/>
    <w:multiLevelType w:val="hybridMultilevel"/>
    <w:tmpl w:val="5518D8CA"/>
    <w:lvl w:ilvl="0" w:tplc="61848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E227B"/>
    <w:multiLevelType w:val="hybridMultilevel"/>
    <w:tmpl w:val="1BCE0F0A"/>
    <w:lvl w:ilvl="0" w:tplc="354891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11"/>
  </w:num>
  <w:num w:numId="12">
    <w:abstractNumId w:val="11"/>
  </w:num>
  <w:num w:numId="13">
    <w:abstractNumId w:val="12"/>
  </w:num>
  <w:num w:numId="14">
    <w:abstractNumId w:val="8"/>
  </w:num>
  <w:num w:numId="15">
    <w:abstractNumId w:val="11"/>
  </w:num>
  <w:num w:numId="16">
    <w:abstractNumId w:val="4"/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A0"/>
    <w:rsid w:val="000463D7"/>
    <w:rsid w:val="00047EE8"/>
    <w:rsid w:val="000A2EA7"/>
    <w:rsid w:val="001240C3"/>
    <w:rsid w:val="001F5D80"/>
    <w:rsid w:val="00216237"/>
    <w:rsid w:val="00263AD8"/>
    <w:rsid w:val="00284C6E"/>
    <w:rsid w:val="002D6CE4"/>
    <w:rsid w:val="002D7B4F"/>
    <w:rsid w:val="002E6E63"/>
    <w:rsid w:val="002F1F5F"/>
    <w:rsid w:val="00320B59"/>
    <w:rsid w:val="00357B6E"/>
    <w:rsid w:val="0036373B"/>
    <w:rsid w:val="00366112"/>
    <w:rsid w:val="00381791"/>
    <w:rsid w:val="0039669C"/>
    <w:rsid w:val="003B180E"/>
    <w:rsid w:val="003B2E13"/>
    <w:rsid w:val="003B45A7"/>
    <w:rsid w:val="003C6050"/>
    <w:rsid w:val="003E3A1B"/>
    <w:rsid w:val="0044338B"/>
    <w:rsid w:val="00456372"/>
    <w:rsid w:val="00461C24"/>
    <w:rsid w:val="00482953"/>
    <w:rsid w:val="004F0B7F"/>
    <w:rsid w:val="004F15BC"/>
    <w:rsid w:val="0054246E"/>
    <w:rsid w:val="00571B70"/>
    <w:rsid w:val="0057336F"/>
    <w:rsid w:val="00583940"/>
    <w:rsid w:val="005A1756"/>
    <w:rsid w:val="005C24A9"/>
    <w:rsid w:val="00605910"/>
    <w:rsid w:val="0061004A"/>
    <w:rsid w:val="00616D80"/>
    <w:rsid w:val="00632FCD"/>
    <w:rsid w:val="006717DC"/>
    <w:rsid w:val="00687CB3"/>
    <w:rsid w:val="0069092A"/>
    <w:rsid w:val="006913A0"/>
    <w:rsid w:val="006A2A04"/>
    <w:rsid w:val="006C3CE2"/>
    <w:rsid w:val="006D6D7D"/>
    <w:rsid w:val="006D7A70"/>
    <w:rsid w:val="006E5C00"/>
    <w:rsid w:val="00746795"/>
    <w:rsid w:val="0076081A"/>
    <w:rsid w:val="00796AB3"/>
    <w:rsid w:val="007C71E5"/>
    <w:rsid w:val="007D172F"/>
    <w:rsid w:val="007D541C"/>
    <w:rsid w:val="008155C9"/>
    <w:rsid w:val="00864FDB"/>
    <w:rsid w:val="008850A9"/>
    <w:rsid w:val="008F2384"/>
    <w:rsid w:val="009544A9"/>
    <w:rsid w:val="009846C5"/>
    <w:rsid w:val="009937B4"/>
    <w:rsid w:val="009C0E94"/>
    <w:rsid w:val="009D3217"/>
    <w:rsid w:val="009E3C7E"/>
    <w:rsid w:val="009F3DD2"/>
    <w:rsid w:val="009F6A26"/>
    <w:rsid w:val="00A3436D"/>
    <w:rsid w:val="00A52F20"/>
    <w:rsid w:val="00A705E2"/>
    <w:rsid w:val="00A7186D"/>
    <w:rsid w:val="00A858F5"/>
    <w:rsid w:val="00A879E6"/>
    <w:rsid w:val="00AC3918"/>
    <w:rsid w:val="00B20CEB"/>
    <w:rsid w:val="00B26523"/>
    <w:rsid w:val="00B84C26"/>
    <w:rsid w:val="00C333B3"/>
    <w:rsid w:val="00C36BB8"/>
    <w:rsid w:val="00C513DD"/>
    <w:rsid w:val="00C5175F"/>
    <w:rsid w:val="00C6316B"/>
    <w:rsid w:val="00C65B6C"/>
    <w:rsid w:val="00CB3128"/>
    <w:rsid w:val="00D1122D"/>
    <w:rsid w:val="00D117F1"/>
    <w:rsid w:val="00D50EC9"/>
    <w:rsid w:val="00D5672D"/>
    <w:rsid w:val="00D62B9A"/>
    <w:rsid w:val="00D9696B"/>
    <w:rsid w:val="00DA14F2"/>
    <w:rsid w:val="00DB1627"/>
    <w:rsid w:val="00DF3C5C"/>
    <w:rsid w:val="00DF6F9F"/>
    <w:rsid w:val="00E34A8B"/>
    <w:rsid w:val="00E370A9"/>
    <w:rsid w:val="00E61EC6"/>
    <w:rsid w:val="00E651FC"/>
    <w:rsid w:val="00ED2F2A"/>
    <w:rsid w:val="00EE028D"/>
    <w:rsid w:val="00F71C48"/>
    <w:rsid w:val="00FB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AFC9A4"/>
  <w15:docId w15:val="{13633CD2-C9F5-47F6-8E23-8D255FFD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4F2"/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246E"/>
    <w:rPr>
      <w:rFonts w:ascii="Tahoma" w:hAnsi="Tahoma" w:cs="Tahoma"/>
      <w:sz w:val="16"/>
      <w:szCs w:val="16"/>
    </w:rPr>
  </w:style>
  <w:style w:type="character" w:styleId="Krepko">
    <w:name w:val="Strong"/>
    <w:aliases w:val="Zadeva"/>
    <w:uiPriority w:val="22"/>
    <w:qFormat/>
    <w:rsid w:val="00047EE8"/>
    <w:rPr>
      <w:rFonts w:ascii="Ebrima" w:hAnsi="Ebrima"/>
      <w:b/>
      <w:bCs/>
      <w:i w:val="0"/>
      <w:sz w:val="24"/>
    </w:rPr>
  </w:style>
  <w:style w:type="paragraph" w:styleId="Brezrazmikov">
    <w:name w:val="No Spacing"/>
    <w:aliases w:val="Naslovnik"/>
    <w:basedOn w:val="Navaden"/>
    <w:next w:val="Navaden"/>
    <w:link w:val="BrezrazmikovZnak"/>
    <w:uiPriority w:val="1"/>
    <w:qFormat/>
    <w:rsid w:val="00047EE8"/>
    <w:pPr>
      <w:spacing w:after="0" w:line="240" w:lineRule="auto"/>
      <w:jc w:val="both"/>
    </w:pPr>
    <w:rPr>
      <w:rFonts w:ascii="Ebrima" w:eastAsia="Times New Roman" w:hAnsi="Ebrima" w:cs="Times New Roman"/>
      <w:szCs w:val="20"/>
    </w:rPr>
  </w:style>
  <w:style w:type="character" w:customStyle="1" w:styleId="BrezrazmikovZnak">
    <w:name w:val="Brez razmikov Znak"/>
    <w:aliases w:val="Naslovnik Znak"/>
    <w:link w:val="Brezrazmikov"/>
    <w:uiPriority w:val="1"/>
    <w:rsid w:val="00047EE8"/>
    <w:rPr>
      <w:rFonts w:ascii="Ebrima" w:eastAsia="Times New Roman" w:hAnsi="Ebrima" w:cs="Times New Roman"/>
      <w:szCs w:val="20"/>
    </w:rPr>
  </w:style>
  <w:style w:type="paragraph" w:styleId="Odstavekseznama">
    <w:name w:val="List Paragraph"/>
    <w:basedOn w:val="Navaden"/>
    <w:uiPriority w:val="34"/>
    <w:qFormat/>
    <w:rsid w:val="00047EE8"/>
    <w:pPr>
      <w:numPr>
        <w:numId w:val="1"/>
      </w:numPr>
      <w:spacing w:before="200" w:line="240" w:lineRule="auto"/>
      <w:ind w:left="340"/>
      <w:contextualSpacing/>
      <w:jc w:val="both"/>
    </w:pPr>
    <w:rPr>
      <w:rFonts w:ascii="Ebrima" w:eastAsia="Times New Roman" w:hAnsi="Ebrima" w:cs="Times New Roman"/>
      <w:sz w:val="24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850A9"/>
  </w:style>
  <w:style w:type="character" w:styleId="Hiperpovezava">
    <w:name w:val="Hyperlink"/>
    <w:basedOn w:val="Privzetapisavaodstavka"/>
    <w:uiPriority w:val="99"/>
    <w:semiHidden/>
    <w:unhideWhenUsed/>
    <w:rsid w:val="00396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etinin\Desktop\Dopis_gospodarske-dejavnost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C6D60F-8CB2-460A-982C-34AC95BA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Dopis_gospodarske-dejavnosti</Template>
  <TotalTime>54</TotalTime>
  <Pages>9</Pages>
  <Words>1383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Ščetinin Sever</dc:creator>
  <cp:lastModifiedBy>Katarina Ščetinin</cp:lastModifiedBy>
  <cp:revision>15</cp:revision>
  <cp:lastPrinted>2026-04-20T10:54:00Z</cp:lastPrinted>
  <dcterms:created xsi:type="dcterms:W3CDTF">2026-04-09T07:06:00Z</dcterms:created>
  <dcterms:modified xsi:type="dcterms:W3CDTF">2026-08-27T06:03:00Z</dcterms:modified>
</cp:coreProperties>
</file>